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X="-147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6B7A66" w:rsidTr="00CC4DE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B7A66" w:rsidRDefault="00C44B8B" w:rsidP="00CC4D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7A6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B7A66" w:rsidRDefault="003A3FF9" w:rsidP="00CC4D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7A66">
              <w:rPr>
                <w:b/>
                <w:sz w:val="26"/>
                <w:szCs w:val="26"/>
                <w:lang w:val="en-US"/>
              </w:rPr>
              <w:t>203A</w:t>
            </w:r>
            <w:r w:rsidRPr="006B7A66">
              <w:rPr>
                <w:b/>
                <w:sz w:val="26"/>
                <w:szCs w:val="26"/>
              </w:rPr>
              <w:t>_088</w:t>
            </w:r>
          </w:p>
        </w:tc>
      </w:tr>
      <w:tr w:rsidR="00C44B8B" w:rsidRPr="006B7A66" w:rsidTr="00CC4DE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B7A66" w:rsidRDefault="00C44B8B" w:rsidP="00CC4D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B7A66">
              <w:rPr>
                <w:b/>
                <w:sz w:val="26"/>
                <w:szCs w:val="26"/>
              </w:rPr>
              <w:t xml:space="preserve">Номер материала </w:t>
            </w:r>
            <w:r w:rsidRPr="006B7A6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B7A66" w:rsidRDefault="006E5F6A" w:rsidP="00CC4D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B7A66">
              <w:rPr>
                <w:b/>
                <w:sz w:val="26"/>
                <w:szCs w:val="26"/>
                <w:lang w:val="en-US"/>
              </w:rPr>
              <w:t>2079686</w:t>
            </w:r>
          </w:p>
        </w:tc>
      </w:tr>
    </w:tbl>
    <w:p w:rsidR="00C44B8B" w:rsidRPr="006B7A6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B7A66">
        <w:rPr>
          <w:sz w:val="26"/>
          <w:szCs w:val="26"/>
        </w:rPr>
        <w:t>_____________________________________</w:t>
      </w:r>
    </w:p>
    <w:p w:rsidR="00C44B8B" w:rsidRPr="006B7A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B7A66">
        <w:rPr>
          <w:sz w:val="26"/>
          <w:szCs w:val="26"/>
        </w:rPr>
        <w:t xml:space="preserve">_____________________________________ </w:t>
      </w:r>
    </w:p>
    <w:p w:rsidR="00C44B8B" w:rsidRPr="006B7A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B7A66">
        <w:rPr>
          <w:sz w:val="26"/>
          <w:szCs w:val="26"/>
        </w:rPr>
        <w:t>_____________________________________</w:t>
      </w:r>
    </w:p>
    <w:p w:rsidR="00C44B8B" w:rsidRPr="006B7A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B7A66">
        <w:rPr>
          <w:sz w:val="26"/>
          <w:szCs w:val="26"/>
        </w:rPr>
        <w:tab/>
        <w:t xml:space="preserve">_______________________ /_____________ </w:t>
      </w:r>
    </w:p>
    <w:p w:rsidR="00C44B8B" w:rsidRPr="006B7A6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B7A66">
        <w:rPr>
          <w:sz w:val="26"/>
          <w:szCs w:val="26"/>
        </w:rPr>
        <w:t>“_______” ___________________ 20_____ г.</w:t>
      </w:r>
    </w:p>
    <w:p w:rsidR="00C44B8B" w:rsidRPr="006B7A66" w:rsidRDefault="00C44B8B" w:rsidP="00C44B8B">
      <w:pPr>
        <w:rPr>
          <w:sz w:val="26"/>
          <w:szCs w:val="26"/>
        </w:rPr>
      </w:pPr>
    </w:p>
    <w:p w:rsidR="00C44B8B" w:rsidRPr="006B7A66" w:rsidRDefault="00C44B8B" w:rsidP="00C44B8B">
      <w:pPr>
        <w:rPr>
          <w:sz w:val="26"/>
          <w:szCs w:val="26"/>
        </w:rPr>
      </w:pPr>
    </w:p>
    <w:p w:rsidR="00C44B8B" w:rsidRPr="006B7A66" w:rsidRDefault="00C44B8B" w:rsidP="00C44B8B">
      <w:pPr>
        <w:rPr>
          <w:sz w:val="26"/>
          <w:szCs w:val="26"/>
        </w:rPr>
      </w:pPr>
    </w:p>
    <w:p w:rsidR="00C44B8B" w:rsidRPr="006B7A66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6B7A66">
        <w:rPr>
          <w:sz w:val="26"/>
          <w:szCs w:val="26"/>
        </w:rPr>
        <w:t>ТЕХНИЧЕСКОЕ ЗАДАНИЕ</w:t>
      </w:r>
    </w:p>
    <w:p w:rsidR="004F6968" w:rsidRPr="006B7A66" w:rsidRDefault="004F6968" w:rsidP="00773399">
      <w:pPr>
        <w:ind w:firstLine="0"/>
        <w:jc w:val="center"/>
        <w:rPr>
          <w:b/>
          <w:sz w:val="26"/>
          <w:szCs w:val="26"/>
        </w:rPr>
      </w:pPr>
      <w:r w:rsidRPr="006B7A66">
        <w:rPr>
          <w:b/>
          <w:sz w:val="26"/>
          <w:szCs w:val="26"/>
        </w:rPr>
        <w:t xml:space="preserve">на </w:t>
      </w:r>
      <w:r w:rsidR="00612811" w:rsidRPr="006B7A66">
        <w:rPr>
          <w:b/>
          <w:sz w:val="26"/>
          <w:szCs w:val="26"/>
        </w:rPr>
        <w:t xml:space="preserve">поставку </w:t>
      </w:r>
      <w:r w:rsidR="007F4188" w:rsidRPr="006B7A66">
        <w:rPr>
          <w:b/>
          <w:sz w:val="26"/>
          <w:szCs w:val="26"/>
        </w:rPr>
        <w:t>мет</w:t>
      </w:r>
      <w:r w:rsidR="00620938" w:rsidRPr="006B7A66">
        <w:rPr>
          <w:b/>
          <w:sz w:val="26"/>
          <w:szCs w:val="26"/>
        </w:rPr>
        <w:t>аллопроката</w:t>
      </w:r>
      <w:r w:rsidR="00843900" w:rsidRPr="006B7A66">
        <w:rPr>
          <w:b/>
          <w:sz w:val="26"/>
          <w:szCs w:val="26"/>
        </w:rPr>
        <w:t xml:space="preserve"> </w:t>
      </w:r>
      <w:r w:rsidR="00F67B86">
        <w:rPr>
          <w:b/>
          <w:sz w:val="26"/>
          <w:szCs w:val="26"/>
        </w:rPr>
        <w:t>(</w:t>
      </w:r>
      <w:r w:rsidR="006E5F6A" w:rsidRPr="006B7A66">
        <w:rPr>
          <w:b/>
          <w:sz w:val="26"/>
          <w:szCs w:val="26"/>
        </w:rPr>
        <w:t>Уголок стальной равнополочный 25х3</w:t>
      </w:r>
      <w:r w:rsidR="00F67B86">
        <w:rPr>
          <w:b/>
          <w:sz w:val="26"/>
          <w:szCs w:val="26"/>
        </w:rPr>
        <w:t>)</w:t>
      </w:r>
      <w:r w:rsidR="009C0389" w:rsidRPr="006B7A66">
        <w:rPr>
          <w:b/>
          <w:sz w:val="26"/>
          <w:szCs w:val="26"/>
        </w:rPr>
        <w:t>.</w:t>
      </w:r>
      <w:r w:rsidR="00232E4A" w:rsidRPr="006B7A66">
        <w:rPr>
          <w:b/>
          <w:sz w:val="26"/>
          <w:szCs w:val="26"/>
        </w:rPr>
        <w:t xml:space="preserve"> </w:t>
      </w:r>
      <w:r w:rsidR="009C0389" w:rsidRPr="006B7A66">
        <w:rPr>
          <w:b/>
          <w:sz w:val="26"/>
          <w:szCs w:val="26"/>
        </w:rPr>
        <w:t xml:space="preserve">Лот № </w:t>
      </w:r>
      <w:r w:rsidR="00BD2843" w:rsidRPr="00F67B86">
        <w:rPr>
          <w:b/>
          <w:sz w:val="26"/>
          <w:szCs w:val="26"/>
          <w:u w:val="single"/>
        </w:rPr>
        <w:t>203</w:t>
      </w:r>
      <w:r w:rsidR="00620938" w:rsidRPr="00F67B86">
        <w:rPr>
          <w:b/>
          <w:sz w:val="26"/>
          <w:szCs w:val="26"/>
          <w:u w:val="single"/>
          <w:lang w:val="en-US"/>
        </w:rPr>
        <w:t>A</w:t>
      </w:r>
    </w:p>
    <w:p w:rsidR="00612811" w:rsidRPr="006B7A66" w:rsidRDefault="00612811" w:rsidP="00773399">
      <w:pPr>
        <w:ind w:firstLine="0"/>
        <w:jc w:val="center"/>
        <w:rPr>
          <w:sz w:val="26"/>
          <w:szCs w:val="26"/>
        </w:rPr>
      </w:pPr>
    </w:p>
    <w:p w:rsidR="00F67B86" w:rsidRDefault="00F67B86" w:rsidP="00F67B8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0" w:name="_GoBack"/>
      <w:r>
        <w:rPr>
          <w:b/>
          <w:bCs/>
          <w:sz w:val="26"/>
          <w:szCs w:val="26"/>
        </w:rPr>
        <w:t>Технические требования к продукции.</w:t>
      </w:r>
    </w:p>
    <w:p w:rsidR="00F67B86" w:rsidRDefault="00F67B86" w:rsidP="00F67B86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</w:t>
      </w:r>
      <w:r w:rsidR="001E335E">
        <w:rPr>
          <w:sz w:val="24"/>
          <w:szCs w:val="24"/>
        </w:rPr>
        <w:t>.</w:t>
      </w:r>
      <w:r>
        <w:rPr>
          <w:sz w:val="24"/>
          <w:szCs w:val="24"/>
        </w:rPr>
        <w:t xml:space="preserve">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F67B86" w:rsidRDefault="00F67B86" w:rsidP="00F67B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07B94" w:rsidRPr="00CB6078" w:rsidRDefault="00107B94" w:rsidP="00107B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07B94" w:rsidRPr="00CB6078" w:rsidRDefault="00107B94" w:rsidP="00107B94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107B94" w:rsidRPr="00CB6078" w:rsidRDefault="00107B94" w:rsidP="00107B9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07B94" w:rsidRPr="00CB6078" w:rsidRDefault="00107B94" w:rsidP="00107B9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07B94" w:rsidRPr="00CB6078" w:rsidRDefault="00107B94" w:rsidP="00107B9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7B94" w:rsidRPr="00CB6078" w:rsidRDefault="00107B94" w:rsidP="00107B9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107B94" w:rsidRPr="00CB6078" w:rsidRDefault="00107B94" w:rsidP="00107B9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07B94" w:rsidRPr="00CB6078" w:rsidRDefault="00107B94" w:rsidP="00107B9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7B94" w:rsidRPr="00CB6078" w:rsidRDefault="00107B94" w:rsidP="00107B9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107B94" w:rsidRPr="00FF548D" w:rsidRDefault="00107B94" w:rsidP="00107B9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107B94" w:rsidRPr="00CB6078" w:rsidRDefault="00107B94" w:rsidP="00107B9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07B94" w:rsidRPr="00CB6078" w:rsidRDefault="00107B94" w:rsidP="00107B9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107B94" w:rsidRPr="00CB6078" w:rsidRDefault="00107B94" w:rsidP="00107B9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07B94" w:rsidRPr="00CB6078" w:rsidRDefault="00107B94" w:rsidP="00107B9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107B94" w:rsidRPr="00CB6078" w:rsidRDefault="00107B94" w:rsidP="00107B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07B94" w:rsidRPr="00CB6078" w:rsidRDefault="00107B94" w:rsidP="00107B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07B94" w:rsidRPr="00CB6078" w:rsidRDefault="00107B94" w:rsidP="00107B9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107B94" w:rsidRDefault="00107B94" w:rsidP="00107B9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107B94" w:rsidRPr="00CB6078" w:rsidRDefault="00107B94" w:rsidP="00107B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07B94" w:rsidRPr="00CB6078" w:rsidRDefault="00107B94" w:rsidP="00107B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07B94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07B94" w:rsidRPr="00CB6078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7B94" w:rsidRPr="00CB6078" w:rsidRDefault="00107B94" w:rsidP="00107B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07B94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07B94" w:rsidRPr="00CB6078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7B94" w:rsidRPr="00CB6078" w:rsidRDefault="00107B94" w:rsidP="00107B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07B94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07B94" w:rsidRPr="00CB6078" w:rsidRDefault="00107B94" w:rsidP="00107B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7B94" w:rsidRPr="00CB6078" w:rsidRDefault="00107B94" w:rsidP="00107B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07B94" w:rsidRPr="00CB6078" w:rsidRDefault="00107B94" w:rsidP="00107B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07B94" w:rsidRPr="00CB6078" w:rsidRDefault="00107B94" w:rsidP="00107B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7B94" w:rsidRPr="00CB6078" w:rsidRDefault="00107B94" w:rsidP="00107B94">
      <w:pPr>
        <w:rPr>
          <w:sz w:val="26"/>
          <w:szCs w:val="26"/>
        </w:rPr>
      </w:pPr>
    </w:p>
    <w:p w:rsidR="00107B94" w:rsidRPr="00CB6078" w:rsidRDefault="00107B94" w:rsidP="00107B94">
      <w:pPr>
        <w:rPr>
          <w:sz w:val="26"/>
          <w:szCs w:val="26"/>
        </w:rPr>
      </w:pPr>
    </w:p>
    <w:p w:rsidR="00107B94" w:rsidRPr="00CB6078" w:rsidRDefault="00107B94" w:rsidP="00107B94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107B94" w:rsidRPr="00CB6078" w:rsidRDefault="00107B94" w:rsidP="00107B94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bookmarkEnd w:id="0"/>
    </w:p>
    <w:sectPr w:rsidR="00107B94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12" w:rsidRDefault="00114912">
      <w:r>
        <w:separator/>
      </w:r>
    </w:p>
  </w:endnote>
  <w:endnote w:type="continuationSeparator" w:id="0">
    <w:p w:rsidR="00114912" w:rsidRDefault="001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12" w:rsidRDefault="00114912">
      <w:r>
        <w:separator/>
      </w:r>
    </w:p>
  </w:footnote>
  <w:footnote w:type="continuationSeparator" w:id="0">
    <w:p w:rsidR="00114912" w:rsidRDefault="0011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B21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6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B94"/>
    <w:rsid w:val="0011491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CE4"/>
    <w:rsid w:val="001D2559"/>
    <w:rsid w:val="001D5D1C"/>
    <w:rsid w:val="001D6900"/>
    <w:rsid w:val="001E319B"/>
    <w:rsid w:val="001E335E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77F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FF9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398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3CF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66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F6A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28F9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CD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224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9B6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C57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5E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4DE9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973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E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1A7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91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B86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1FA1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2732BD-E9F1-4D15-BA59-420526EFA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BBA07-AE24-4F09-B14F-9A6AADC98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D9E5E-7EAB-418A-A7C3-EBB9B41421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B4B2251-E7FC-41BF-9318-F42F6579A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5F3CA-E170-4463-9058-5D4593C7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1193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4</cp:revision>
  <cp:lastPrinted>2010-09-30T13:29:00Z</cp:lastPrinted>
  <dcterms:created xsi:type="dcterms:W3CDTF">2020-05-26T09:33:00Z</dcterms:created>
  <dcterms:modified xsi:type="dcterms:W3CDTF">2020-05-27T10:44:00Z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